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A62680" w14:textId="77777777" w:rsidR="00D16A0E" w:rsidRDefault="00D16A0E" w:rsidP="00D16A0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PALMERE</w:t>
      </w:r>
      <w:r>
        <w:rPr>
          <w:rFonts w:ascii="Times New Roman" w:hAnsi="Times New Roman" w:cs="Times New Roman"/>
          <w:sz w:val="24"/>
          <w:szCs w:val="24"/>
        </w:rPr>
        <w:t xml:space="preserve">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fl.1405)</w:t>
      </w:r>
    </w:p>
    <w:p w14:paraId="7D1FBE70" w14:textId="77777777" w:rsidR="00D16A0E" w:rsidRDefault="00D16A0E" w:rsidP="00D16A0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5D9B989" w14:textId="77777777" w:rsidR="00D16A0E" w:rsidRDefault="00D16A0E" w:rsidP="00D16A0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CAF9782" w14:textId="77777777" w:rsidR="00D16A0E" w:rsidRDefault="00D16A0E" w:rsidP="00D16A0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6 May1405</w:t>
      </w:r>
      <w:r>
        <w:rPr>
          <w:rFonts w:ascii="Times New Roman" w:hAnsi="Times New Roman" w:cs="Times New Roman"/>
          <w:sz w:val="24"/>
          <w:szCs w:val="24"/>
        </w:rPr>
        <w:tab/>
        <w:t xml:space="preserve">He was a juror on the inquisition </w:t>
      </w:r>
      <w:proofErr w:type="gramStart"/>
      <w:r>
        <w:rPr>
          <w:rFonts w:ascii="Times New Roman" w:hAnsi="Times New Roman" w:cs="Times New Roman"/>
          <w:sz w:val="24"/>
          <w:szCs w:val="24"/>
        </w:rPr>
        <w:t>post mortem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held in Romsey, Hampshire,</w:t>
      </w:r>
    </w:p>
    <w:p w14:paraId="07542ECC" w14:textId="77777777" w:rsidR="00D16A0E" w:rsidRDefault="00D16A0E" w:rsidP="00D16A0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into lands of Sir Thomas West(q.v.).</w:t>
      </w:r>
    </w:p>
    <w:p w14:paraId="4393F00C" w14:textId="77777777" w:rsidR="00D16A0E" w:rsidRDefault="00D16A0E" w:rsidP="00D16A0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</w:t>
      </w:r>
      <w:proofErr w:type="gramStart"/>
      <w:r w:rsidRPr="00A17421">
        <w:rPr>
          <w:rFonts w:ascii="Times New Roman" w:hAnsi="Times New Roman" w:cs="Times New Roman"/>
          <w:sz w:val="24"/>
          <w:szCs w:val="24"/>
        </w:rPr>
        <w:t>https://inquisitionspostmortem.ac.uk/</w:t>
      </w:r>
      <w:r>
        <w:rPr>
          <w:rFonts w:ascii="Times New Roman" w:hAnsi="Times New Roman" w:cs="Times New Roman"/>
          <w:sz w:val="24"/>
          <w:szCs w:val="24"/>
        </w:rPr>
        <w:t xml:space="preserve">  ref.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eCIPM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19-52)</w:t>
      </w:r>
    </w:p>
    <w:p w14:paraId="1D6CCF15" w14:textId="77777777" w:rsidR="00D16A0E" w:rsidRDefault="00D16A0E" w:rsidP="00D16A0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7251207B" w14:textId="77777777" w:rsidR="00D16A0E" w:rsidRDefault="00D16A0E" w:rsidP="00D16A0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D58164E" w14:textId="77777777" w:rsidR="00D16A0E" w:rsidRPr="00C64C40" w:rsidRDefault="00D16A0E" w:rsidP="00D16A0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23 February 2022</w:t>
      </w:r>
    </w:p>
    <w:p w14:paraId="54A080AD" w14:textId="275C7F7C" w:rsidR="00BA00AB" w:rsidRPr="00D16A0E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D16A0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259B0E" w14:textId="77777777" w:rsidR="00D16A0E" w:rsidRDefault="00D16A0E" w:rsidP="009139A6">
      <w:r>
        <w:separator/>
      </w:r>
    </w:p>
  </w:endnote>
  <w:endnote w:type="continuationSeparator" w:id="0">
    <w:p w14:paraId="6D11DE22" w14:textId="77777777" w:rsidR="00D16A0E" w:rsidRDefault="00D16A0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8FBA48C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29932C4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536CCD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C753E4C" w14:textId="77777777" w:rsidR="00D16A0E" w:rsidRDefault="00D16A0E" w:rsidP="009139A6">
      <w:r>
        <w:separator/>
      </w:r>
    </w:p>
  </w:footnote>
  <w:footnote w:type="continuationSeparator" w:id="0">
    <w:p w14:paraId="419AA94F" w14:textId="77777777" w:rsidR="00D16A0E" w:rsidRDefault="00D16A0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FC2FC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DF6857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98479F0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6A0E"/>
    <w:rsid w:val="000666E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D16A0E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3ACFAF5"/>
  <w15:chartTrackingRefBased/>
  <w15:docId w15:val="{7FFF30BD-52CB-4BCC-9A79-2056A51DA9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35</Words>
  <Characters>201</Characters>
  <Application>Microsoft Office Word</Application>
  <DocSecurity>0</DocSecurity>
  <Lines>1</Lines>
  <Paragraphs>1</Paragraphs>
  <ScaleCrop>false</ScaleCrop>
  <Company/>
  <LinksUpToDate>false</LinksUpToDate>
  <CharactersWithSpaces>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2022-02-23T19:44:00Z</dcterms:created>
  <dcterms:modified xsi:type="dcterms:W3CDTF">2022-02-23T19:44:00Z</dcterms:modified>
</cp:coreProperties>
</file>